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4578F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4D7EAE54">
      <w:pPr>
        <w:rPr>
          <w:rFonts w:hint="eastAsia"/>
          <w:sz w:val="52"/>
          <w:szCs w:val="32"/>
          <w:lang w:val="en-US" w:eastAsia="zh-CN"/>
        </w:rPr>
      </w:pPr>
    </w:p>
    <w:p w14:paraId="159A7ACD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北京市大兴区黄村镇党群办公室</w:t>
      </w:r>
    </w:p>
    <w:p w14:paraId="436B0EA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——党群服务中心运行经费</w:t>
      </w:r>
    </w:p>
    <w:p w14:paraId="2EC30F9B">
      <w:pPr>
        <w:rPr>
          <w:rFonts w:hint="eastAsia"/>
          <w:sz w:val="32"/>
          <w:szCs w:val="32"/>
          <w:lang w:val="en-US" w:eastAsia="zh-CN"/>
        </w:rPr>
      </w:pPr>
    </w:p>
    <w:p w14:paraId="7BD15CA1">
      <w:pPr>
        <w:rPr>
          <w:rFonts w:hint="eastAsia"/>
          <w:sz w:val="32"/>
          <w:szCs w:val="32"/>
          <w:lang w:val="en-US" w:eastAsia="zh-CN"/>
        </w:rPr>
      </w:pPr>
    </w:p>
    <w:p w14:paraId="12BFD37A">
      <w:pPr>
        <w:rPr>
          <w:rFonts w:hint="eastAsia"/>
          <w:sz w:val="32"/>
          <w:szCs w:val="32"/>
          <w:lang w:val="en-US" w:eastAsia="zh-CN"/>
        </w:rPr>
      </w:pPr>
    </w:p>
    <w:p w14:paraId="14292886">
      <w:pPr>
        <w:rPr>
          <w:rFonts w:hint="eastAsia"/>
          <w:sz w:val="32"/>
          <w:szCs w:val="32"/>
          <w:lang w:val="en-US" w:eastAsia="zh-CN"/>
        </w:rPr>
      </w:pPr>
    </w:p>
    <w:p w14:paraId="616A5340">
      <w:pPr>
        <w:rPr>
          <w:rFonts w:hint="eastAsia"/>
          <w:sz w:val="32"/>
          <w:szCs w:val="32"/>
          <w:lang w:val="en-US" w:eastAsia="zh-CN"/>
        </w:rPr>
      </w:pPr>
    </w:p>
    <w:p w14:paraId="7F1B8B9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项目申报单位（科室）：党群办公室</w:t>
      </w:r>
    </w:p>
    <w:p w14:paraId="6853B4D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3B507F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6DAA74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项目申报时间：2024年8月29日</w:t>
      </w:r>
    </w:p>
    <w:p w14:paraId="6618FAE8">
      <w:pPr>
        <w:rPr>
          <w:rFonts w:hint="eastAsia"/>
          <w:sz w:val="32"/>
          <w:szCs w:val="32"/>
          <w:lang w:val="en-US" w:eastAsia="zh-CN"/>
        </w:rPr>
      </w:pPr>
    </w:p>
    <w:p w14:paraId="63176F5A">
      <w:pPr>
        <w:rPr>
          <w:rFonts w:hint="eastAsia"/>
          <w:sz w:val="32"/>
          <w:szCs w:val="32"/>
          <w:lang w:val="en-US" w:eastAsia="zh-CN"/>
        </w:rPr>
      </w:pPr>
    </w:p>
    <w:p w14:paraId="213B91CE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239488D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2583FFF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2408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475C2F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89C42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党群服务中心运行经费</w:t>
            </w:r>
          </w:p>
        </w:tc>
      </w:tr>
      <w:tr w14:paraId="3072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D4017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09AC82F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党群办公室</w:t>
            </w:r>
          </w:p>
        </w:tc>
        <w:tc>
          <w:tcPr>
            <w:tcW w:w="2052" w:type="dxa"/>
            <w:vAlign w:val="center"/>
          </w:tcPr>
          <w:p w14:paraId="25E956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A5065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3816C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F2768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2B55727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 w14:paraId="0B9F02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26B2530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 w14:paraId="2725C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03233E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A4DFE4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346C51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92D4BD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89B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E2104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08E546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7D1B55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772A00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6A62A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6C095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5A88B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42DEAA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D75998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7FC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0C967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C17E9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06F08C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827527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873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51074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46709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9A49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EB5D2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60ED16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69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8BDB6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D136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ind w:left="0" w:leftChars="0" w:right="0" w:rightChars="0" w:firstLine="640" w:firstLineChars="20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根据市委组织部等11部门印发《关于加强全市党群服务中心建设管理使用的意见》通知（京组通〔2022〕22号）要求，对党群服务中心给予财政保障。党群服务中心装修和布展保质期已至，使用率逐步增加，增加物业、修缮、水电气暖、组织活动等费用支出。经费使用将进一步提升效能，打造党建引领基层治理、融合区域资源，服务党员群众的高效阵地。</w:t>
            </w:r>
          </w:p>
        </w:tc>
      </w:tr>
    </w:tbl>
    <w:p w14:paraId="0C0AF11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2D4ED2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533C961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0C08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34F2E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53D7EA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ECEF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12BC5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E41CF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3DE9D4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436B8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22026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B053A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9FF5E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1B880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43A93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CD6B7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154F4C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3E809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0EA39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06B3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1CDA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FC43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4B58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6F0E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250B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B8AB0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E47B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C4D82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BA99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D39EB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28F8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539E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0465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549FA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2996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4EB2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D410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1C09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6069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03B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AC85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5325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045E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C17DE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33AA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7D0E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1AE0A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242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D4A3E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EA56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7CB7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9CE4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A44F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16ACD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1C3C1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CEA7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7922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6B148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89A40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18043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9FF4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C266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FBD5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798D3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9C1F5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1C66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F09C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BCD7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E08E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F477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E2B5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FB4D1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BFE81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A606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5018A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813F8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8CED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2F6154B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B79DDA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ECC26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BD6BD3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5BC3A46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4F690A0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37F1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2FC10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5370A14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党群办公室</w:t>
            </w:r>
          </w:p>
        </w:tc>
        <w:tc>
          <w:tcPr>
            <w:tcW w:w="1992" w:type="dxa"/>
            <w:vAlign w:val="top"/>
          </w:tcPr>
          <w:p w14:paraId="2119941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659ACC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407</w:t>
            </w:r>
          </w:p>
        </w:tc>
      </w:tr>
      <w:tr w14:paraId="7E49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49FD3C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511F9B2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69252417</w:t>
            </w:r>
          </w:p>
        </w:tc>
        <w:tc>
          <w:tcPr>
            <w:tcW w:w="1992" w:type="dxa"/>
            <w:vAlign w:val="top"/>
          </w:tcPr>
          <w:p w14:paraId="6062756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2709ED8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0862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57770D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F0334F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5EA6A32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187015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 w14:paraId="689BA03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D68FDE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355B813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702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43008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8931E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党群服务中心运行经费</w:t>
            </w:r>
          </w:p>
        </w:tc>
      </w:tr>
      <w:tr w14:paraId="4895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E1639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733B57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558F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9C6FD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11B2A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2E6B92E1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167F9B1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B4A9A6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主要工作内容：党群服务中心运行经费使用突出政治属性，服务党建工作、服务基层治理、服务两新组织，提升使用效能，是党领导基层治理的坚强阵地、融合区域资源的公共空间、服务党员群众的温馨家园。</w:t>
      </w:r>
    </w:p>
    <w:p w14:paraId="592E31E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38C484E3"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项目总投入情况（包括人、财、物等方面）：</w:t>
      </w:r>
    </w:p>
    <w:p w14:paraId="3CFDCDB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活动经费。按照“党建阵地@你”每周至少组织1次活动的要求，每个活动经费预算0.5万元。活动分主题活动和日常活动：日常活动经费涉及老师培训课时费、课程用品费用、宣传品费用、场地布置物品等费用；主题活动包括视觉设计、设备执行、视频制作等技术支持和艺术设计费用，活动按照0.5万元/次*50场（每周一场）测算，共25万元。</w:t>
      </w:r>
    </w:p>
    <w:p w14:paraId="4EFDD9D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.物业管理经费。电费1.2元/千瓦时，按照2023、2024年度用量测算，年均用量约50万千瓦时，年电费计60万元；水费9元/吨，年用量约2000顿，年水费计1.8万元；2024-2025供暖季供暖费16.11万元（60元/平方米*2685平方米）；维修管理等费用约10万元。</w:t>
      </w:r>
    </w:p>
    <w:p w14:paraId="16F21F8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以上共计112.91万元。</w:t>
      </w:r>
    </w:p>
    <w:p w14:paraId="49181F6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42F1AE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BCFD530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0E1E5200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55BFB98F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713A076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22B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7BC9D1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34DEFF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0C300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D91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3923BF3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207AB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5F860C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869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086A0C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0D220C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FEABC2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150733B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FBE392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290DB202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66A6D3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459B90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BAF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DA2C5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5FE3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97FEA34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4F91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F8CAD0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3EA28B2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A9A94D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059DD09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1196190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1A5C8D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7515CA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464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FC0FB4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6C08F7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4E3D4DE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482908D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8C50A4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154231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0DDB9E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8E9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B8A66A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4E78729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7A401B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E6652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3ZTkzOTFjOWIwYjBjYzhkMTI4ZDhkYWQyYzJkZjgifQ=="/>
  </w:docVars>
  <w:rsids>
    <w:rsidRoot w:val="34B53ED7"/>
    <w:rsid w:val="05E26C75"/>
    <w:rsid w:val="0A5D4D63"/>
    <w:rsid w:val="13F73D10"/>
    <w:rsid w:val="2F471EE1"/>
    <w:rsid w:val="308113CB"/>
    <w:rsid w:val="34B53ED7"/>
    <w:rsid w:val="3DED132A"/>
    <w:rsid w:val="4BFA5D21"/>
    <w:rsid w:val="4F815F87"/>
    <w:rsid w:val="4FC0725B"/>
    <w:rsid w:val="54F9326F"/>
    <w:rsid w:val="59467262"/>
    <w:rsid w:val="600A7E76"/>
    <w:rsid w:val="625005B0"/>
    <w:rsid w:val="651C2939"/>
    <w:rsid w:val="6D535020"/>
    <w:rsid w:val="70184FE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1103</Words>
  <Characters>1154</Characters>
  <Lines>0</Lines>
  <Paragraphs>0</Paragraphs>
  <TotalTime>23</TotalTime>
  <ScaleCrop>false</ScaleCrop>
  <LinksUpToDate>false</LinksUpToDate>
  <CharactersWithSpaces>1270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2024-08-30T01:18:00Z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A8ABB6C558BD402AB8E53B8CB8C44B92_13</vt:lpwstr>
  </property>
</Properties>
</file>